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DFEEC" w14:textId="77777777" w:rsidR="003D7870" w:rsidRDefault="003D7870" w:rsidP="003D7870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BOTON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fl.1491)</w:t>
      </w:r>
    </w:p>
    <w:p w14:paraId="6F59757B" w14:textId="77777777" w:rsidR="003D7870" w:rsidRDefault="003D7870" w:rsidP="003D7870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Steeple Gidding, Huntingdonshire.</w:t>
      </w:r>
    </w:p>
    <w:p w14:paraId="55FCD00A" w14:textId="77777777" w:rsidR="003D7870" w:rsidRDefault="003D7870" w:rsidP="003D7870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5EC60040" w14:textId="77777777" w:rsidR="003D7870" w:rsidRDefault="003D7870" w:rsidP="003D7870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6D047150" w14:textId="77777777" w:rsidR="003D7870" w:rsidRDefault="003D7870" w:rsidP="003D7870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John(q.v.).</w:t>
      </w:r>
    </w:p>
    <w:p w14:paraId="5E7BF0A3" w14:textId="77777777" w:rsidR="003D7870" w:rsidRDefault="003D7870" w:rsidP="003D7870">
      <w:pPr>
        <w:tabs>
          <w:tab w:val="left" w:pos="250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(T.N.A. ref. CON 3/2/17)</w:t>
      </w:r>
    </w:p>
    <w:p w14:paraId="53CB90AE" w14:textId="77777777" w:rsidR="003D7870" w:rsidRDefault="003D7870" w:rsidP="003D7870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437A3987" w14:textId="77777777" w:rsidR="003D7870" w:rsidRDefault="003D7870" w:rsidP="003D7870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42FDD379" w14:textId="77777777" w:rsidR="003D7870" w:rsidRDefault="003D7870" w:rsidP="003D7870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Mar.1491</w:t>
      </w:r>
      <w:r>
        <w:rPr>
          <w:rFonts w:ascii="Times New Roman" w:hAnsi="Times New Roman" w:cs="Times New Roman"/>
          <w:sz w:val="24"/>
          <w:szCs w:val="24"/>
        </w:rPr>
        <w:tab/>
        <w:t xml:space="preserve">They were granted half an acre of meadow in </w:t>
      </w:r>
      <w:proofErr w:type="spellStart"/>
      <w:r>
        <w:rPr>
          <w:rFonts w:ascii="Times New Roman" w:hAnsi="Times New Roman" w:cs="Times New Roman"/>
          <w:sz w:val="24"/>
          <w:szCs w:val="24"/>
        </w:rPr>
        <w:t>Gydeholme</w:t>
      </w:r>
      <w:proofErr w:type="spellEnd"/>
      <w:r>
        <w:rPr>
          <w:rFonts w:ascii="Times New Roman" w:hAnsi="Times New Roman" w:cs="Times New Roman"/>
          <w:sz w:val="24"/>
          <w:szCs w:val="24"/>
        </w:rPr>
        <w:t>, Huntingdonshire,</w:t>
      </w:r>
    </w:p>
    <w:p w14:paraId="1EA6A439" w14:textId="77777777" w:rsidR="003D7870" w:rsidRDefault="003D7870" w:rsidP="003D7870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and 3 selions of land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Hamerton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by William Taylour(q.v.) and his wife,</w:t>
      </w:r>
    </w:p>
    <w:p w14:paraId="79F6DB52" w14:textId="77777777" w:rsidR="003D7870" w:rsidRDefault="003D7870" w:rsidP="003D7870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Agnes(q.v.).      (ibid.)</w:t>
      </w:r>
    </w:p>
    <w:p w14:paraId="0E48D6F9" w14:textId="77777777" w:rsidR="003D7870" w:rsidRDefault="003D7870" w:rsidP="003D7870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1B6BBD71" w14:textId="77777777" w:rsidR="003D7870" w:rsidRDefault="003D7870" w:rsidP="003D7870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0F4F4742" w14:textId="77777777" w:rsidR="003D7870" w:rsidRDefault="003D7870" w:rsidP="003D7870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September 2023</w:t>
      </w:r>
    </w:p>
    <w:p w14:paraId="6320B1A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CBCCD" w14:textId="77777777" w:rsidR="003D7870" w:rsidRDefault="003D7870" w:rsidP="009139A6">
      <w:r>
        <w:separator/>
      </w:r>
    </w:p>
  </w:endnote>
  <w:endnote w:type="continuationSeparator" w:id="0">
    <w:p w14:paraId="78036104" w14:textId="77777777" w:rsidR="003D7870" w:rsidRDefault="003D787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C9D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A00E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4B6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0C15D" w14:textId="77777777" w:rsidR="003D7870" w:rsidRDefault="003D7870" w:rsidP="009139A6">
      <w:r>
        <w:separator/>
      </w:r>
    </w:p>
  </w:footnote>
  <w:footnote w:type="continuationSeparator" w:id="0">
    <w:p w14:paraId="71AA59CB" w14:textId="77777777" w:rsidR="003D7870" w:rsidRDefault="003D787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50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D84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5C35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870"/>
    <w:rsid w:val="000666E0"/>
    <w:rsid w:val="002510B7"/>
    <w:rsid w:val="003D787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DC04D"/>
  <w15:chartTrackingRefBased/>
  <w15:docId w15:val="{010935E1-2B1B-4DC2-918F-A5BDD36FB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870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2023-12-14T07:44:00Z</dcterms:created>
  <dcterms:modified xsi:type="dcterms:W3CDTF">2023-12-14T07:45:00Z</dcterms:modified>
</cp:coreProperties>
</file>